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7a0703" w14:textId="17a070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D92EF3">
        <w:t>770/2021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D92EF3">
        <w:t>-770/2021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92EF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92EF3">
        <w:t>ANDREJA KRPANIĆ j.d.o</w:t>
      </w:r>
      <w:r w:rsidR="00D92EF3">
        <w:t xml:space="preserve">.o. za ugostiteljstvo i usluge, OIB: 52771979431, Velika </w:t>
      </w:r>
      <w:proofErr w:type="spellStart"/>
      <w:r w:rsidR="00D92EF3">
        <w:t>Ostrna</w:t>
      </w:r>
      <w:proofErr w:type="spellEnd"/>
      <w:r w:rsidR="00D92EF3">
        <w:t>, Zagrebačka ulica 92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92EF3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92E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2EF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92EF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92EF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92EF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2EF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2E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2E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St-770/2021</izvorni_sadrzaj>
    <derivirana_varijabla naziv="DomainObject.Predmet.OznakaBroj_1">St-770/2021</derivirana_varijabla>
  </DomainObject.Predmet.OznakaBroj>
  <DomainObject.Predmet.OznakaBrojOptuznogAkta>
    <izvorni_sadrzaj>04-06-21-1535</izvorni_sadrzaj>
    <derivirana_varijabla naziv="DomainObject.Predmet.OznakaBrojOptuznogAkta_1">04-06-21-1535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ANDREJA KRPANIĆ j.d.o.o. za ugostiteljstvo i usluge</izvorni_sadrzaj>
    <derivirana_varijabla naziv="DomainObject.Predmet.ProtustrankaFormated_1">  ANDREJA KRPANIĆ j.d.o.o. za ugostiteljstvo i usluge</derivirana_varijabla>
  </DomainObject.Predmet.ProtustrankaFormated>
  <DomainObject.Predmet.ProtustrankaFormatedOIB>
    <izvorni_sadrzaj>  ANDREJA KRPANIĆ j.d.o.o. za ugostiteljstvo i usluge, OIB 52771979431</izvorni_sadrzaj>
    <derivirana_varijabla naziv="DomainObject.Predmet.ProtustrankaFormatedOIB_1">  ANDREJA KRPANIĆ j.d.o.o. za ugostiteljstvo i usluge, OIB 52771979431</derivirana_varijabla>
  </DomainObject.Predmet.ProtustrankaFormatedOIB>
  <DomainObject.Predmet.ProtustrankaFormatedWithAdress>
    <izvorni_sadrzaj> ANDREJA KRPANIĆ j.d.o.o. za ugostiteljstvo i usluge, Zagrebačka ulica 92, 10370 Velika Ostrna</izvorni_sadrzaj>
    <derivirana_varijabla naziv="DomainObject.Predmet.ProtustrankaFormatedWithAdress_1"> ANDREJA KRPANIĆ j.d.o.o. za ugostiteljstvo i usluge, Zagrebačka ulica 92, 10370 Velika Ostrna</derivirana_varijabla>
  </DomainObject.Predmet.ProtustrankaFormatedWithAdress>
  <DomainObject.Predmet.ProtustrankaFormatedWithAdressOIB>
    <izvorni_sadrzaj> ANDREJA KRPANIĆ j.d.o.o. za ugostiteljstvo i usluge, OIB 52771979431, Zagrebačka ulica 92, 10370 Velika Ostrna</izvorni_sadrzaj>
    <derivirana_varijabla naziv="DomainObject.Predmet.ProtustrankaFormatedWithAdressOIB_1"> ANDREJA KRPANIĆ j.d.o.o. za ugostiteljstvo i usluge, OIB 52771979431, Zagrebačka ulica 92, 10370 Velika Ostrna</derivirana_varijabla>
  </DomainObject.Predmet.ProtustrankaFormatedWithAdressOIB>
  <DomainObject.Predmet.ProtustrankaWithAdress>
    <izvorni_sadrzaj>ANDREJA KRPANIĆ j.d.o.o. za ugostiteljstvo i usluge Zagrebačka ulica 92, 10370 Velika Ostrna</izvorni_sadrzaj>
    <derivirana_varijabla naziv="DomainObject.Predmet.ProtustrankaWithAdress_1">ANDREJA KRPANIĆ j.d.o.o. za ugostiteljstvo i usluge Zagrebačka ulica 92, 10370 Velika Ostrna</derivirana_varijabla>
  </DomainObject.Predmet.ProtustrankaWithAdress>
  <DomainObject.Predmet.ProtustrankaWithAdressOIB>
    <izvorni_sadrzaj>ANDREJA KRPANIĆ j.d.o.o. za ugostiteljstvo i usluge, OIB 52771979431, Zagrebačka ulica 92, 10370 Velika Ostrna</izvorni_sadrzaj>
    <derivirana_varijabla naziv="DomainObject.Predmet.ProtustrankaWithAdressOIB_1">ANDREJA KRPANIĆ j.d.o.o. za ugostiteljstvo i usluge, OIB 52771979431, Zagrebačka ulica 92, 10370 Velika Ostrna</derivirana_varijabla>
  </DomainObject.Predmet.ProtustrankaWithAdressOIB>
  <DomainObject.Predmet.ProtustrankaNazivFormated>
    <izvorni_sadrzaj>ANDREJA KRPANIĆ j.d.o.o. za ugostiteljstvo i usluge</izvorni_sadrzaj>
    <derivirana_varijabla naziv="DomainObject.Predmet.ProtustrankaNazivFormated_1">ANDREJA KRPANIĆ j.d.o.o. za ugostiteljstvo i usluge</derivirana_varijabla>
  </DomainObject.Predmet.ProtustrankaNazivFormated>
  <DomainObject.Predmet.ProtustrankaNazivFormatedOIB>
    <izvorni_sadrzaj>ANDREJA KRPANIĆ j.d.o.o. za ugostiteljstvo i usluge, OIB 52771979431</izvorni_sadrzaj>
    <derivirana_varijabla naziv="DomainObject.Predmet.ProtustrankaNazivFormatedOIB_1">ANDREJA KRPANIĆ j.d.o.o. za ugostiteljstvo i usluge, OIB 52771979431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ANDREJA KRPANIĆ j.d.o.o. za ugostiteljstvo i usluge</item>
    </izvorni_sadrzaj>
    <derivirana_varijabla naziv="DomainObject.Predmet.ProtuStrankaListFormated_1">
      <item>ANDREJA KRPANIĆ j.d.o.o. za ugostiteljstvo i usluge</item>
    </derivirana_varijabla>
  </DomainObject.Predmet.ProtuStrankaListFormated>
  <DomainObject.Predmet.ProtuStrankaListFormatedOIB>
    <izvorni_sadrzaj>
      <item>ANDREJA KRPANIĆ j.d.o.o. za ugostiteljstvo i usluge, OIB 52771979431</item>
    </izvorni_sadrzaj>
    <derivirana_varijabla naziv="DomainObject.Predmet.ProtuStrankaListFormatedOIB_1">
      <item>ANDREJA KRPANIĆ j.d.o.o. za ugostiteljstvo i usluge, OIB 52771979431</item>
    </derivirana_varijabla>
  </DomainObject.Predmet.ProtuStrankaListFormatedOIB>
  <DomainObject.Predmet.ProtuStrankaListFormatedWithAdress>
    <izvorni_sadrzaj>
      <item>ANDREJA KRPANIĆ j.d.o.o. za ugostiteljstvo i usluge, Zagrebačka ulica 92, 10370 Velika Ostrna</item>
    </izvorni_sadrzaj>
    <derivirana_varijabla naziv="DomainObject.Predmet.ProtuStrankaListFormatedWithAdress_1">
      <item>ANDREJA KRPANIĆ j.d.o.o. za ugostiteljstvo i usluge, Zagrebačka ulica 92, 10370 Velika Ostrna</item>
    </derivirana_varijabla>
  </DomainObject.Predmet.ProtuStrankaListFormatedWithAdress>
  <DomainObject.Predmet.ProtuStrankaListFormatedWithAdressOIB>
    <izvorni_sadrzaj>
      <item>ANDREJA KRPANIĆ j.d.o.o. za ugostiteljstvo i usluge, OIB 52771979431, Zagrebačka ulica 92, 10370 Velika Ostrna</item>
    </izvorni_sadrzaj>
    <derivirana_varijabla naziv="DomainObject.Predmet.ProtuStrankaListFormatedWithAdressOIB_1">
      <item>ANDREJA KRPANIĆ j.d.o.o. za ugostiteljstvo i usluge, OIB 52771979431, Zagrebačka ulica 92, 10370 Velika Ostrna</item>
    </derivirana_varijabla>
  </DomainObject.Predmet.ProtuStrankaListFormatedWithAdressOIB>
  <DomainObject.Predmet.ProtuStrankaListNazivFormated>
    <izvorni_sadrzaj>
      <item>ANDREJA KRPANIĆ j.d.o.o. za ugostiteljstvo i usluge</item>
    </izvorni_sadrzaj>
    <derivirana_varijabla naziv="DomainObject.Predmet.ProtuStrankaListNazivFormated_1">
      <item>ANDREJA KRPANIĆ j.d.o.o. za ugostiteljstvo i usluge</item>
    </derivirana_varijabla>
  </DomainObject.Predmet.ProtuStrankaListNazivFormated>
  <DomainObject.Predmet.ProtuStrankaListNazivFormatedOIB>
    <izvorni_sadrzaj>
      <item>ANDREJA KRPANIĆ j.d.o.o. za ugostiteljstvo i usluge, OIB 52771979431</item>
    </izvorni_sadrzaj>
    <derivirana_varijabla naziv="DomainObject.Predmet.ProtuStrankaListNazivFormatedOIB_1">
      <item>ANDREJA KRPANIĆ j.d.o.o. za ugostiteljstvo i usluge, OIB 52771979431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ANDREJA KRPANIĆ j.d.o.o. za ugostiteljstvo i usluge</izvorni_sadrzaj>
    <derivirana_varijabla naziv="DomainObject.Predmet.ProtustrankaIDrugi_1">ANDREJA KRPANIĆ j.d.o.o.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ANDREJA KRPANIĆ j.d.o.o. za ugostiteljstvo i usluge, OIB 52771979431, Zagrebačka ulica 92, 10370 Velika Ostrna</izvorni_sadrzaj>
    <derivirana_varijabla naziv="DomainObject.Predmet.ProtustrankaIDrugiAdressOIB_1">ANDREJA KRPANIĆ j.d.o.o. za ugostiteljstvo i usluge, OIB 52771979431, Zagrebačka ulica 92,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KRPANIĆ j.d.o.o. za ugostiteljstvo i usluge</item>
      <item>Financijska agencija</item>
    </izvorni_sadrzaj>
    <derivirana_varijabla naziv="DomainObject.Predmet.SudioniciListNaziv_1">
      <item>ANDREJA KRPANIĆ j.d.o.o. za ugostiteljstvo i usluge</item>
      <item>Financijska agencija</item>
    </derivirana_varijabla>
  </DomainObject.Predmet.SudioniciListNaziv>
  <DomainObject.Predmet.SudioniciListAdressOIB>
    <izvorni_sadrzaj>
      <item>ANDREJA KRPANIĆ j.d.o.o. za ugostiteljstvo i usluge, OIB 52771979431, Zagrebačka ulica 92,10370 Velika Ostrna</item>
      <item>Financijska agencija, OIB 85821130368, TRG SVIBANJSKIH ŽRTAVA 1995. 1,10000 Zagreb</item>
    </izvorni_sadrzaj>
    <derivirana_varijabla naziv="DomainObject.Predmet.SudioniciListAdressOIB_1">
      <item>ANDREJA KRPANIĆ j.d.o.o. za ugostiteljstvo i usluge, OIB 52771979431, Zagrebačka ulica 92,10370 Velika Ostrna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52771979431</item>
      <item>, OIB 85821130368</item>
    </izvorni_sadrzaj>
    <derivirana_varijabla naziv="DomainObject.Predmet.SudioniciListNazivOIB_1">
      <item>, OIB 52771979431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829</properties:Characters>
  <properties:Lines>47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2021-04-20T10:49:00Z</cp:lastPrinted>
  <dcterms:modified xmlns:xsi="http://www.w3.org/2001/XMLSchema-instance" xsi:type="dcterms:W3CDTF">2021-04-20T10:49:00Z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